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F50E1" w:rsidTr="007F50E1" w14:paraId="62E31C3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0E1" w:rsidRDefault="007F50E1" w14:paraId="1B19C6E0" w14:textId="48CF00E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50E1" w:rsidRDefault="007F50E1" w14:paraId="46EF4B2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F50E1" w:rsidRDefault="007F50E1" w14:paraId="6521FCF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F50E1" w:rsidRDefault="007F50E1" w14:paraId="63F2709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F50E1" w:rsidRDefault="007F50E1" w14:paraId="66D70B8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7F50E1" w:rsidP="007F50E1" w:rsidRDefault="007F50E1" w14:paraId="3DBECE8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F50E1" w:rsidP="007F50E1" w:rsidRDefault="007F50E1" w14:paraId="5C05519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F50E1" w:rsidP="007F50E1" w:rsidRDefault="007F50E1" w14:paraId="53177A6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St-2615/2019</w:t>
      </w:r>
    </w:p>
    <w:p w:rsidR="007F50E1" w:rsidP="007F50E1" w:rsidRDefault="007F50E1" w14:paraId="46BE8606" w14:textId="77777777">
      <w:pPr>
        <w:tabs>
          <w:tab w:val="left" w:pos="709"/>
        </w:tabs>
      </w:pPr>
      <w:r>
        <w:t xml:space="preserve"> </w:t>
      </w:r>
    </w:p>
    <w:p w:rsidR="007F50E1" w:rsidP="007F50E1" w:rsidRDefault="007F50E1" w14:paraId="1628632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F50E1" w:rsidP="007F50E1" w:rsidRDefault="007F50E1" w14:paraId="2670BA3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F50E1" w:rsidP="007F50E1" w:rsidRDefault="007F50E1" w14:paraId="4DA5A5A7" w14:textId="77777777">
      <w:pPr>
        <w:tabs>
          <w:tab w:val="left" w:pos="709"/>
        </w:tabs>
      </w:pPr>
    </w:p>
    <w:p w:rsidR="007F50E1" w:rsidP="007F50E1" w:rsidRDefault="007F50E1" w14:paraId="66D0DC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7F50E1" w:rsidP="007F50E1" w:rsidRDefault="007F50E1" w14:paraId="75A0274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F50E1" w:rsidP="007F50E1" w:rsidRDefault="007F50E1" w14:paraId="1C0F9634" w14:textId="77777777">
      <w:pPr>
        <w:tabs>
          <w:tab w:val="left" w:pos="709"/>
        </w:tabs>
      </w:pPr>
    </w:p>
    <w:p w:rsidR="007F50E1" w:rsidP="007F50E1" w:rsidRDefault="007F50E1" w14:paraId="1D02006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F50E1" w:rsidP="007F50E1" w:rsidRDefault="007F50E1" w14:paraId="70D6ACD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F50E1" w:rsidP="007F50E1" w:rsidRDefault="007F50E1" w14:paraId="76B16EC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F50E1" w:rsidP="007F50E1" w:rsidRDefault="007F50E1" w14:paraId="0FF3847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F50E1" w:rsidP="007F50E1" w:rsidRDefault="007F50E1" w14:paraId="0C2D7751" w14:textId="77777777">
      <w:pPr>
        <w:tabs>
          <w:tab w:val="left" w:pos="709"/>
        </w:tabs>
      </w:pPr>
    </w:p>
    <w:p w:rsidR="007F50E1" w:rsidP="007F50E1" w:rsidRDefault="007F50E1" w14:paraId="474706B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F50E1" w:rsidP="007F50E1" w:rsidRDefault="007F50E1" w14:paraId="0ADA4FDD" w14:textId="77777777">
      <w:pPr>
        <w:tabs>
          <w:tab w:val="left" w:pos="709"/>
        </w:tabs>
        <w:jc w:val="both"/>
      </w:pPr>
    </w:p>
    <w:p w:rsidR="007F50E1" w:rsidP="007F50E1" w:rsidRDefault="007F50E1" w14:paraId="74368489" w14:textId="77777777">
      <w:pPr>
        <w:tabs>
          <w:tab w:val="left" w:pos="709"/>
        </w:tabs>
      </w:pPr>
      <w:r>
        <w:t xml:space="preserve"> </w:t>
      </w:r>
      <w:r>
        <w:tab/>
        <w:t>17. St-2615/2019</w:t>
      </w:r>
    </w:p>
    <w:p w:rsidR="007F50E1" w:rsidP="007F50E1" w:rsidRDefault="007F50E1" w14:paraId="6A875EE6" w14:textId="77777777">
      <w:pPr>
        <w:tabs>
          <w:tab w:val="left" w:pos="709"/>
        </w:tabs>
      </w:pPr>
    </w:p>
    <w:p w:rsidR="007F50E1" w:rsidP="007F50E1" w:rsidRDefault="007F50E1" w14:paraId="6650836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F50E1" w:rsidP="007F50E1" w:rsidRDefault="007F50E1" w14:paraId="39CD1AA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F50E1" w:rsidP="007F50E1" w:rsidRDefault="007F50E1" w14:paraId="0C850AA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F50E1" w:rsidP="007F50E1" w:rsidRDefault="007F50E1" w14:paraId="66F79903" w14:textId="77777777">
      <w:pPr>
        <w:tabs>
          <w:tab w:val="left" w:pos="709"/>
        </w:tabs>
        <w:ind w:firstLine="708"/>
        <w:jc w:val="both"/>
      </w:pPr>
    </w:p>
    <w:p w:rsidR="007F50E1" w:rsidP="007F50E1" w:rsidRDefault="007F50E1" w14:paraId="43B60632" w14:textId="77777777">
      <w:pPr>
        <w:tabs>
          <w:tab w:val="left" w:pos="709"/>
        </w:tabs>
        <w:jc w:val="both"/>
      </w:pPr>
      <w:r>
        <w:t xml:space="preserve">protiv </w:t>
      </w:r>
    </w:p>
    <w:p w:rsidR="007F50E1" w:rsidP="007F50E1" w:rsidRDefault="007F50E1" w14:paraId="39187A8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F50E1" w:rsidP="007F50E1" w:rsidRDefault="007F50E1" w14:paraId="7B21D9D2" w14:textId="77777777">
      <w:pPr>
        <w:tabs>
          <w:tab w:val="left" w:pos="709"/>
        </w:tabs>
        <w:ind w:left="708"/>
        <w:jc w:val="both"/>
      </w:pPr>
      <w:r>
        <w:tab/>
        <w:t>IMPERIUM SAPORES društvo s ograničenom odgovornošću za ugostiteljstvo i usluge, Zagreb, Boškovićeva 7, OIB: 58736311768</w:t>
      </w:r>
    </w:p>
    <w:p w:rsidR="007F50E1" w:rsidP="007F50E1" w:rsidRDefault="007F50E1" w14:paraId="5CAE3763" w14:textId="77777777">
      <w:pPr>
        <w:tabs>
          <w:tab w:val="left" w:pos="709"/>
        </w:tabs>
        <w:ind w:left="708"/>
        <w:jc w:val="both"/>
      </w:pPr>
    </w:p>
    <w:p w:rsidR="007F50E1" w:rsidP="007F50E1" w:rsidRDefault="007F50E1" w14:paraId="228FB29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F50E1" w:rsidP="007F50E1" w:rsidRDefault="007F50E1" w14:paraId="7DC3650E" w14:textId="77777777">
      <w:pPr>
        <w:tabs>
          <w:tab w:val="left" w:pos="709"/>
        </w:tabs>
        <w:jc w:val="both"/>
      </w:pPr>
    </w:p>
    <w:p w:rsidR="007F50E1" w:rsidP="007F50E1" w:rsidRDefault="007F50E1" w14:paraId="4C08C33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F50E1" w:rsidP="007F50E1" w:rsidRDefault="007F50E1" w14:paraId="073716CA" w14:textId="77777777">
      <w:pPr>
        <w:tabs>
          <w:tab w:val="left" w:pos="709"/>
        </w:tabs>
      </w:pPr>
    </w:p>
    <w:p w:rsidR="007F50E1" w:rsidP="007F50E1" w:rsidRDefault="007F50E1" w14:paraId="6772011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F50E1" w:rsidP="007F50E1" w:rsidRDefault="007F50E1" w14:paraId="1BA1F5E1" w14:textId="77777777">
      <w:pPr>
        <w:tabs>
          <w:tab w:val="left" w:pos="709"/>
        </w:tabs>
      </w:pPr>
    </w:p>
    <w:p w:rsidR="007F50E1" w:rsidP="007F50E1" w:rsidRDefault="007F50E1" w14:paraId="2F6276A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F50E1" w:rsidP="007F50E1" w:rsidRDefault="007F50E1" w14:paraId="6F6DD9A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F50E1" w:rsidP="007F50E1" w:rsidRDefault="007F50E1" w14:paraId="64449DDC" w14:textId="77777777">
      <w:pPr>
        <w:tabs>
          <w:tab w:val="left" w:pos="709"/>
        </w:tabs>
      </w:pPr>
    </w:p>
    <w:p w:rsidR="007F50E1" w:rsidP="007F50E1" w:rsidRDefault="007F50E1" w14:paraId="3768DCD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2B4347" w14:textId="0A2B4347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0E1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F50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50E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50E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50E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50E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F50E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50E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F50E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F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0E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0E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0E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0E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50E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0E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75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21. listopada 2019.</izvorni_sadrzaj>
    <derivirana_varijabla naziv="DomainObject.Predmet.DatumOsnivanja_1">21.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St-2615/2019</izvorni_sadrzaj>
    <derivirana_varijabla naziv="DomainObject.Predmet.OznakaBroj_1">St-2615/2019</derivirana_varijabla>
  </DomainObject.Predmet.OznakaBroj>
  <DomainObject.Predmet.OznakaBrojOptuznogAkta>
    <izvorni_sadrzaj>04-06-19-4584</izvorni_sadrzaj>
    <derivirana_varijabla naziv="DomainObject.Predmet.OznakaBrojOptuznogAkta_1">04-06-19-4584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SAPORES društvo s ograničenom odgovornošću za ugostiteljstvo i usluge</izvorni_sadrzaj>
    <derivirana_varijabla naziv="DomainObject.Predmet.ProtustrankaFormated_1">  IMPERIUM SAPORES društvo s ograničenom odgovornošću za ugostiteljstvo i usluge</derivirana_varijabla>
  </DomainObject.Predmet.ProtustrankaFormated>
  <DomainObject.Predmet.ProtustrankaFormatedOIB>
    <izvorni_sadrzaj>  IMPERIUM SAPORES društvo s ograničenom odgovornošću za ugostiteljstvo i usluge, OIB 58736311768</izvorni_sadrzaj>
    <derivirana_varijabla naziv="DomainObject.Predmet.ProtustrankaFormatedOIB_1">  IMPERIUM SAPORES društvo s ograničenom odgovornošću za ugostiteljstvo i usluge, OIB 58736311768</derivirana_varijabla>
  </DomainObject.Predmet.ProtustrankaFormatedOIB>
  <DomainObject.Predmet.ProtustrankaFormatedWithAdress>
    <izvorni_sadrzaj> IMPERIUM SAPORES društvo s ograničenom odgovornošću za ugostiteljstvo i usluge, Boškovićeva 7, 10000 Zagreb</izvorni_sadrzaj>
    <derivirana_varijabla naziv="DomainObject.Predmet.ProtustrankaFormatedWithAdress_1"> IMPERIUM SAPORES društvo s ograničenom odgovornošću za ugostiteljstvo i usluge, Boškovićeva 7, 10000 Zagreb</derivirana_varijabla>
  </DomainObject.Predmet.ProtustrankaFormatedWithAdress>
  <DomainObject.Predmet.ProtustrankaFormatedWithAdressOIB>
    <izvorni_sadrzaj> IMPERIUM SAPORES društvo s ograničenom odgovornošću za ugostiteljstvo i usluge, OIB 58736311768, Boškovićeva 7, 10000 Zagreb</izvorni_sadrzaj>
    <derivirana_varijabla naziv="DomainObject.Predmet.ProtustrankaFormatedWithAdressOIB_1"> IMPERIUM SAPORES društvo s ograničenom odgovornošću za ugostiteljstvo i usluge, OIB 58736311768, Boškovićeva 7, 10000 Zagreb</derivirana_varijabla>
  </DomainObject.Predmet.ProtustrankaFormatedWithAdressOIB>
  <DomainObject.Predmet.ProtustrankaWithAdress>
    <izvorni_sadrzaj>IMPERIUM SAPORES društvo s ograničenom odgovornošću za ugostiteljstvo i usluge Boškovićeva 7, 10000 Zagreb</izvorni_sadrzaj>
    <derivirana_varijabla naziv="DomainObject.Predmet.ProtustrankaWithAdress_1">IMPERIUM SAPORES društvo s ograničenom odgovornošću za ugostiteljstvo i usluge Boškovićeva 7, 10000 Zagreb</derivirana_varijabla>
  </DomainObject.Predmet.ProtustrankaWithAdress>
  <DomainObject.Predmet.ProtustrankaWithAdressOIB>
    <izvorni_sadrzaj>IMPERIUM SAPORES društvo s ograničenom odgovornošću za ugostiteljstvo i usluge, OIB 58736311768, Boškovićeva 7, 10000 Zagreb</izvorni_sadrzaj>
    <derivirana_varijabla naziv="DomainObject.Predmet.ProtustrankaWithAdressOIB_1">IMPERIUM SAPORES društvo s ograničenom odgovornošću za ugostiteljstvo i usluge, OIB 58736311768, Boškovićeva 7, 10000 Zagreb</derivirana_varijabla>
  </DomainObject.Predmet.ProtustrankaWithAdressOIB>
  <DomainObject.Predmet.ProtustrankaNazivFormated>
    <izvorni_sadrzaj>IMPERIUM SAPORES društvo s ograničenom odgovornošću za ugostiteljstvo i usluge</izvorni_sadrzaj>
    <derivirana_varijabla naziv="DomainObject.Predmet.ProtustrankaNazivFormated_1">IMPERIUM SAPORES društvo s ograničenom odgovornošću za ugostiteljstvo i usluge</derivirana_varijabla>
  </DomainObject.Predmet.ProtustrankaNazivFormated>
  <DomainObject.Predmet.ProtustrankaNazivFormatedOIB>
    <izvorni_sadrzaj>IMPERIUM SAPORES društvo s ograničenom odgovornošću za ugostiteljstvo i usluge, OIB 58736311768</izvorni_sadrzaj>
    <derivirana_varijabla naziv="DomainObject.Predmet.ProtustrankaNazivFormatedOIB_1">IMPERIUM SAPORES društvo s ograničenom odgovornošću za ugostiteljstvo i usluge, OIB 58736311768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IMPERIUM SAPORES društvo s ograničenom odgovornošću za ugostiteljstvo i usluge</item>
    </izvorni_sadrzaj>
    <derivirana_varijabla naziv="DomainObject.Predmet.ProtuStrankaListFormated_1">
      <item>IMPERIUM SAPORES društvo s ograničenom odgovornošću za ugostiteljstvo i usluge</item>
    </derivirana_varijabla>
  </DomainObject.Predmet.ProtuStrankaListFormated>
  <DomainObject.Predmet.ProtuStrankaListFormatedOIB>
    <izvorni_sadrzaj>
      <item>IMPERIUM SAPORES društvo s ograničenom odgovornošću za ugostiteljstvo i usluge, OIB 58736311768</item>
    </izvorni_sadrzaj>
    <derivirana_varijabla naziv="DomainObject.Predmet.ProtuStrankaListFormatedOIB_1">
      <item>IMPERIUM SAPORES društvo s ograničenom odgovornošću za ugostiteljstvo i usluge, OIB 58736311768</item>
    </derivirana_varijabla>
  </DomainObject.Predmet.ProtuStrankaListFormatedOIB>
  <DomainObject.Predmet.ProtuStrankaListFormatedWithAdress>
    <izvorni_sadrzaj>
      <item>IMPERIUM SAPORES društvo s ograničenom odgovornošću za ugostiteljstvo i usluge, Boškovićeva 7, 10000 Zagreb</item>
    </izvorni_sadrzaj>
    <derivirana_varijabla naziv="DomainObject.Predmet.ProtuStrankaListFormatedWithAdress_1">
      <item>IMPERIUM SAPORES društvo s ograničenom odgovornošću za ugostiteljstvo i usluge, Boškovićeva 7, 10000 Zagreb</item>
    </derivirana_varijabla>
  </DomainObject.Predmet.ProtuStrankaListFormatedWithAdress>
  <DomainObject.Predmet.ProtuStrankaListFormatedWithAdressOIB>
    <izvorni_sadrzaj>
      <item>IMPERIUM SAPORES društvo s ograničenom odgovornošću za ugostiteljstvo i usluge, OIB 58736311768, Boškovićeva 7, 10000 Zagreb</item>
    </izvorni_sadrzaj>
    <derivirana_varijabla naziv="DomainObject.Predmet.ProtuStrankaListFormatedWithAdressOIB_1">
      <item>IMPERIUM SAPORES društvo s ograničenom odgovornošću za ugostiteljstvo i usluge, OIB 58736311768, Boškovićeva 7, 10000 Zagreb</item>
    </derivirana_varijabla>
  </DomainObject.Predmet.ProtuStrankaListFormatedWithAdressOIB>
  <DomainObject.Predmet.ProtuStrankaListNazivFormated>
    <izvorni_sadrzaj>
      <item>IMPERIUM SAPORES društvo s ograničenom odgovornošću za ugostiteljstvo i usluge</item>
    </izvorni_sadrzaj>
    <derivirana_varijabla naziv="DomainObject.Predmet.ProtuStrankaListNazivFormated_1">
      <item>IMPERIUM SAPORES društvo s ograničenom odgovornošću za ugostiteljstvo i usluge</item>
    </derivirana_varijabla>
  </DomainObject.Predmet.ProtuStrankaListNazivFormated>
  <DomainObject.Predmet.ProtuStrankaListNazivFormatedOIB>
    <izvorni_sadrzaj>
      <item>IMPERIUM SAPORES društvo s ograničenom odgovornošću za ugostiteljstvo i usluge, OIB 58736311768</item>
    </izvorni_sadrzaj>
    <derivirana_varijabla naziv="DomainObject.Predmet.ProtuStrankaListNazivFormatedOIB_1">
      <item>IMPERIUM SAPORES društvo s ograničenom odgovornošću za ugostiteljstvo i usluge, OIB 58736311768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IMPERIUM SAPORES društvo s ograničenom odgovornošću za ugostiteljstvo i usluge</izvorni_sadrzaj>
    <derivirana_varijabla naziv="DomainObject.Predmet.ProtustrankaIDrugi_1">IMPERIUM SAPORES društvo s ograničenom odgovornošću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IMPERIUM SAPORES društvo s ograničenom odgovornošću za ugostiteljstvo i usluge, OIB 58736311768, Boškovićeva 7, 10000 Zagreb</izvorni_sadrzaj>
    <derivirana_varijabla naziv="DomainObject.Predmet.ProtustrankaIDrugiAdressOIB_1">IMPERIUM SAPORES društvo s ograničenom odgovornošću za ugostiteljstvo i usluge, OIB 58736311768,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SAPORES društvo s ograničenom odgovornošću za ugostiteljstvo i usluge</item>
      <item>Financijska agencija</item>
    </izvorni_sadrzaj>
    <derivirana_varijabla naziv="DomainObject.Predmet.SudioniciListNaziv_1">
      <item>IMPERIUM SAPORES društvo s ograničenom odgovornošću za ugostiteljstvo i usluge</item>
      <item>Financijska agencija</item>
    </derivirana_varijabla>
  </DomainObject.Predmet.SudioniciListNaziv>
  <DomainObject.Predmet.SudioniciListAdressOIB>
    <izvorni_sadrzaj>
      <item>IMPERIUM SAPORES društvo s ograničenom odgovornošću za ugostiteljstvo i usluge, OIB 58736311768, Boškovićeva 7,10000 Zagreb</item>
      <item>Financijska agencija, OIB 85821130368, TRG SVIBANJSKIH ŽRTAVA 1995. 1,10000 Zagreb</item>
    </izvorni_sadrzaj>
    <derivirana_varijabla naziv="DomainObject.Predmet.SudioniciListAdressOIB_1">
      <item>IMPERIUM SAPORES društvo s ograničenom odgovornošću za ugostiteljstvo i usluge, OIB 58736311768, Boškovićeva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58736311768</item>
      <item>, OIB 85821130368</item>
    </izvorni_sadrzaj>
    <derivirana_varijabla naziv="DomainObject.Predmet.SudioniciListNazivOIB_1">
      <item>, OIB 58736311768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870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